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69" w:rsidRDefault="00477155" w:rsidP="00286569">
      <w:pPr>
        <w:spacing w:after="0" w:line="240" w:lineRule="auto"/>
        <w:ind w:firstLine="709"/>
        <w:jc w:val="both"/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32" type="#_x0000_t156" style="position:absolute;left:0;text-align:left;margin-left:35.85pt;margin-top:.3pt;width:450.2pt;height:58.5pt;z-index:251666432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День самоуправления&#10;"/>
            <w10:wrap type="square"/>
          </v:shape>
        </w:pict>
      </w:r>
    </w:p>
    <w:p w:rsidR="00286569" w:rsidRDefault="00286569" w:rsidP="00286569">
      <w:pPr>
        <w:spacing w:after="0" w:line="240" w:lineRule="auto"/>
        <w:ind w:firstLine="709"/>
        <w:jc w:val="both"/>
      </w:pPr>
    </w:p>
    <w:p w:rsidR="00286569" w:rsidRDefault="00286569" w:rsidP="00286569">
      <w:pPr>
        <w:spacing w:after="0" w:line="240" w:lineRule="auto"/>
        <w:ind w:firstLine="709"/>
        <w:jc w:val="both"/>
      </w:pPr>
    </w:p>
    <w:p w:rsidR="00286569" w:rsidRDefault="00286569" w:rsidP="00286569">
      <w:pPr>
        <w:spacing w:after="0" w:line="240" w:lineRule="auto"/>
        <w:ind w:firstLine="709"/>
        <w:jc w:val="both"/>
      </w:pPr>
    </w:p>
    <w:p w:rsidR="00286569" w:rsidRDefault="00286569" w:rsidP="00286569">
      <w:pPr>
        <w:spacing w:after="0" w:line="240" w:lineRule="auto"/>
        <w:ind w:firstLine="709"/>
        <w:jc w:val="both"/>
      </w:pPr>
    </w:p>
    <w:p w:rsidR="00286569" w:rsidRDefault="00286569" w:rsidP="00286569">
      <w:pPr>
        <w:spacing w:after="0" w:line="240" w:lineRule="auto"/>
        <w:ind w:firstLine="709"/>
        <w:jc w:val="both"/>
      </w:pPr>
      <w:r>
        <w:t>5 октября  в нашей школе прошёл «День самоуправления», в котором участвовали все старшеклассники.</w:t>
      </w:r>
    </w:p>
    <w:p w:rsidR="00286569" w:rsidRDefault="00286569" w:rsidP="00286569">
      <w:pPr>
        <w:spacing w:after="0" w:line="240" w:lineRule="auto"/>
        <w:ind w:firstLine="709"/>
        <w:jc w:val="both"/>
      </w:pPr>
      <w:r>
        <w:t>Каждый из учеников подошёл к своей задаче с должной ответственностью. Все справились со своими обязанностями.</w:t>
      </w:r>
    </w:p>
    <w:p w:rsidR="007A7DFD" w:rsidRDefault="00286569" w:rsidP="00286569">
      <w:pPr>
        <w:spacing w:after="0" w:line="240" w:lineRule="auto"/>
        <w:ind w:firstLine="709"/>
        <w:jc w:val="both"/>
      </w:pPr>
      <w:r>
        <w:t xml:space="preserve">Никаких проблем этот день не предвещал, все шло строго по расписанию.  </w:t>
      </w:r>
      <w:r w:rsidRPr="001C48F7">
        <w:t xml:space="preserve">Успешно были проведены уроки, в столовой всем хватило булочек, и на занятия вовремя подавались звонки. </w:t>
      </w:r>
      <w:r>
        <w:t xml:space="preserve">Несмотря на то, что ребята, которые были в роли преподавателей, </w:t>
      </w:r>
      <w:r w:rsidR="00D6662E" w:rsidRPr="00D6662E">
        <w:t xml:space="preserve"> очень </w:t>
      </w:r>
      <w:r>
        <w:t>сильно</w:t>
      </w:r>
      <w:r w:rsidR="00D6662E">
        <w:t xml:space="preserve"> переживали</w:t>
      </w:r>
      <w:r>
        <w:t>,</w:t>
      </w:r>
      <w:r w:rsidRPr="001C48F7">
        <w:t xml:space="preserve"> </w:t>
      </w:r>
      <w:r>
        <w:t xml:space="preserve">все собрались и справились с волнением. </w:t>
      </w:r>
    </w:p>
    <w:p w:rsidR="00286569" w:rsidRDefault="00D6662E" w:rsidP="00286569">
      <w:pPr>
        <w:spacing w:after="0" w:line="240" w:lineRule="auto"/>
        <w:ind w:firstLine="709"/>
        <w:jc w:val="both"/>
      </w:pPr>
      <w:r>
        <w:t>По мнению многих</w:t>
      </w:r>
      <w:r w:rsidR="00286569">
        <w:t xml:space="preserve"> старшеклассников, этот день прошёл не зря! Всем очень понравилось: и учителям, и учащимся, и даже администрации школы (это я говорю вам по секрету), и, конечно же, ребятам  старших классов.</w:t>
      </w:r>
    </w:p>
    <w:p w:rsidR="00286569" w:rsidRDefault="00286569" w:rsidP="00286569">
      <w:pPr>
        <w:spacing w:after="0" w:line="240" w:lineRule="auto"/>
        <w:ind w:firstLine="709"/>
        <w:jc w:val="both"/>
      </w:pPr>
      <w:r>
        <w:t>И в заключение хочется сказать: «Школа помогает нам освоить не только общеобразовательные предметы, но и учит нас быть самостоятельными и ответственными».</w:t>
      </w:r>
    </w:p>
    <w:p w:rsidR="00286569" w:rsidRDefault="007A7DFD" w:rsidP="00286569">
      <w:pPr>
        <w:spacing w:after="0" w:line="240" w:lineRule="auto"/>
        <w:ind w:firstLine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4488180</wp:posOffset>
            </wp:positionH>
            <wp:positionV relativeFrom="paragraph">
              <wp:posOffset>46355</wp:posOffset>
            </wp:positionV>
            <wp:extent cx="2165350" cy="2042795"/>
            <wp:effectExtent l="19050" t="0" r="6350" b="0"/>
            <wp:wrapSquare wrapText="bothSides"/>
            <wp:docPr id="6" name="Рисунок 6" descr="C:\Documents and Settings\Татьяна Михайловна\Local Settings\Temporary Internet Files\Content.Word\IMG_3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Татьяна Михайловна\Local Settings\Temporary Internet Files\Content.Word\IMG_3225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204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8890</wp:posOffset>
            </wp:positionV>
            <wp:extent cx="2252345" cy="2071370"/>
            <wp:effectExtent l="19050" t="0" r="0" b="0"/>
            <wp:wrapSquare wrapText="bothSides"/>
            <wp:docPr id="8" name="Рисунок 3" descr="C:\Documents and Settings\Татьяна Михайловна\Local Settings\Temporary Internet Files\Content.Word\IMG_3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Татьяна Михайловна\Local Settings\Temporary Internet Files\Content.Word\IMG_3213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20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6569" w:rsidRPr="0043349D" w:rsidRDefault="00286569" w:rsidP="00286569">
      <w:pPr>
        <w:spacing w:after="0" w:line="240" w:lineRule="auto"/>
        <w:ind w:firstLine="709"/>
        <w:jc w:val="both"/>
        <w:rPr>
          <w:i/>
        </w:rPr>
      </w:pPr>
    </w:p>
    <w:p w:rsidR="00034AD2" w:rsidRDefault="007A7DFD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867410</wp:posOffset>
            </wp:positionV>
            <wp:extent cx="2780665" cy="2089150"/>
            <wp:effectExtent l="19050" t="0" r="635" b="0"/>
            <wp:wrapSquare wrapText="bothSides"/>
            <wp:docPr id="1" name="Рисунок 4" descr="C:\Documents and Settings\Татьяна Михайловна\Local Settings\Temporary Internet Files\Content.Word\IMG_3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Татьяна Михайловна\Local Settings\Temporary Internet Files\Content.Word\IMG_3220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65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4483100</wp:posOffset>
            </wp:positionV>
            <wp:extent cx="2438400" cy="1828800"/>
            <wp:effectExtent l="19050" t="0" r="0" b="0"/>
            <wp:wrapSquare wrapText="bothSides"/>
            <wp:docPr id="2" name="Рисунок 2" descr="C:\Documents and Settings\Татьяна Михайловна\Local Settings\Temporary Internet Files\Content.Word\IMG_3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тьяна Михайловна\Local Settings\Temporary Internet Files\Content.Word\IMG_3207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-1947545</wp:posOffset>
            </wp:positionH>
            <wp:positionV relativeFrom="paragraph">
              <wp:posOffset>4497070</wp:posOffset>
            </wp:positionV>
            <wp:extent cx="3052445" cy="1814195"/>
            <wp:effectExtent l="19050" t="0" r="0" b="0"/>
            <wp:wrapSquare wrapText="bothSides"/>
            <wp:docPr id="9" name="Рисунок 1" descr="C:\Documents and Settings\Татьяна Михайловна\Local Settings\Temporary Internet Files\Content.Word\DSCN1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Татьяна Михайловна\Local Settings\Temporary Internet Files\Content.Word\DSCN1274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45" cy="181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-2362200</wp:posOffset>
            </wp:positionH>
            <wp:positionV relativeFrom="paragraph">
              <wp:posOffset>2525395</wp:posOffset>
            </wp:positionV>
            <wp:extent cx="2414270" cy="1800225"/>
            <wp:effectExtent l="19050" t="0" r="5080" b="0"/>
            <wp:wrapSquare wrapText="bothSides"/>
            <wp:docPr id="5" name="Рисунок 5" descr="C:\Documents and Settings\Татьяна Михайловна\Local Settings\Temporary Internet Files\Content.Word\IMG_3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Татьяна Михайловна\Local Settings\Temporary Internet Files\Content.Word\IMG_3221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1430020</wp:posOffset>
            </wp:positionH>
            <wp:positionV relativeFrom="paragraph">
              <wp:posOffset>2325370</wp:posOffset>
            </wp:positionV>
            <wp:extent cx="2667000" cy="2000250"/>
            <wp:effectExtent l="19050" t="0" r="0" b="0"/>
            <wp:wrapSquare wrapText="bothSides"/>
            <wp:docPr id="7" name="Рисунок 7" descr="C:\Documents and Settings\Татьяна Михайловна\Local Settings\Temporary Internet Files\Content.Word\IMG_3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Татьяна Михайловна\Local Settings\Temporary Internet Files\Content.Word\IMG_3218.jpg"/>
                    <pic:cNvPicPr>
                      <a:picLocks noChangeAspect="1" noChangeArrowheads="1"/>
                    </pic:cNvPicPr>
                  </pic:nvPicPr>
                  <pic:blipFill>
                    <a:blip r:embed="rId1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34AD2" w:rsidSect="009C1883">
      <w:headerReference w:type="default" r:id="rId14"/>
      <w:footerReference w:type="default" r:id="rId15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ECC" w:rsidRDefault="00301ECC" w:rsidP="00EF1D2C">
      <w:pPr>
        <w:spacing w:after="0" w:line="240" w:lineRule="auto"/>
      </w:pPr>
      <w:r>
        <w:separator/>
      </w:r>
    </w:p>
  </w:endnote>
  <w:endnote w:type="continuationSeparator" w:id="1">
    <w:p w:rsidR="00301ECC" w:rsidRDefault="00301ECC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4602480</wp:posOffset>
          </wp:positionH>
          <wp:positionV relativeFrom="paragraph">
            <wp:posOffset>-30480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6569">
      <w:rPr>
        <w:rFonts w:ascii="Monotype Corsiva" w:hAnsi="Monotype Corsiva"/>
        <w:sz w:val="28"/>
        <w:szCs w:val="28"/>
      </w:rPr>
      <w:t>Сапожкова Мария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ECC" w:rsidRDefault="00301ECC" w:rsidP="00EF1D2C">
      <w:pPr>
        <w:spacing w:after="0" w:line="240" w:lineRule="auto"/>
      </w:pPr>
      <w:r>
        <w:separator/>
      </w:r>
    </w:p>
  </w:footnote>
  <w:footnote w:type="continuationSeparator" w:id="1">
    <w:p w:rsidR="00301ECC" w:rsidRDefault="00301ECC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477155" w:rsidRPr="00477155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286569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286569">
      <w:rPr>
        <w:rFonts w:ascii="Monotype Corsiva" w:hAnsi="Monotype Corsiva"/>
        <w:color w:val="C00000"/>
        <w:sz w:val="32"/>
        <w:szCs w:val="32"/>
      </w:rPr>
      <w:t>24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286569">
      <w:rPr>
        <w:rFonts w:ascii="Monotype Corsiva" w:hAnsi="Monotype Corsiva"/>
        <w:color w:val="C00000"/>
        <w:sz w:val="32"/>
        <w:szCs w:val="32"/>
      </w:rPr>
      <w:t>1</w:t>
    </w:r>
    <w:r w:rsidR="00EF1D2C" w:rsidRPr="009C1883">
      <w:rPr>
        <w:rFonts w:ascii="Monotype Corsiva" w:hAnsi="Monotype Corsiva"/>
        <w:color w:val="C00000"/>
        <w:sz w:val="32"/>
        <w:szCs w:val="32"/>
      </w:rPr>
      <w:t>2.2009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06800"/>
    <w:rsid w:val="00034AD2"/>
    <w:rsid w:val="00105BFA"/>
    <w:rsid w:val="00286569"/>
    <w:rsid w:val="00301ECC"/>
    <w:rsid w:val="00477155"/>
    <w:rsid w:val="00563863"/>
    <w:rsid w:val="005724F7"/>
    <w:rsid w:val="005A2E11"/>
    <w:rsid w:val="006D7958"/>
    <w:rsid w:val="007A7DFD"/>
    <w:rsid w:val="00906800"/>
    <w:rsid w:val="009C1883"/>
    <w:rsid w:val="00C6672E"/>
    <w:rsid w:val="00D6662E"/>
    <w:rsid w:val="00E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9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86;&#1090;&#1086;&#1074;&#1086;&#1077;%20&#1091;&#1095;&#1080;&#1090;&#1077;&#1083;&#1103;&#1084;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3252B-623F-4D7B-8E86-C1704C10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22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Ростик</cp:lastModifiedBy>
  <cp:revision>6</cp:revision>
  <dcterms:created xsi:type="dcterms:W3CDTF">2009-12-23T14:33:00Z</dcterms:created>
  <dcterms:modified xsi:type="dcterms:W3CDTF">2011-01-07T18:36:00Z</dcterms:modified>
</cp:coreProperties>
</file>